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7B0" w:rsidRDefault="002657B0">
      <w:pPr>
        <w:jc w:val="center"/>
        <w:rPr>
          <w:b/>
          <w:bCs/>
          <w:sz w:val="44"/>
          <w:szCs w:val="44"/>
        </w:rPr>
      </w:pPr>
      <w:bookmarkStart w:id="0" w:name="_GoBack"/>
      <w:bookmarkEnd w:id="0"/>
      <w:r>
        <w:rPr>
          <w:b/>
          <w:bCs/>
          <w:sz w:val="44"/>
          <w:szCs w:val="44"/>
          <w:u w:val="single"/>
        </w:rPr>
        <w:t xml:space="preserve">     </w:t>
      </w:r>
      <w:r>
        <w:rPr>
          <w:rFonts w:hint="eastAsia"/>
          <w:b/>
          <w:bCs/>
          <w:sz w:val="44"/>
          <w:szCs w:val="44"/>
          <w:u w:val="single"/>
        </w:rPr>
        <w:t>（社会组织名称）</w:t>
      </w:r>
      <w:r>
        <w:rPr>
          <w:b/>
          <w:bCs/>
          <w:sz w:val="44"/>
          <w:szCs w:val="44"/>
          <w:u w:val="single"/>
        </w:rPr>
        <w:t xml:space="preserve">   </w:t>
      </w:r>
      <w:r>
        <w:rPr>
          <w:rFonts w:hint="eastAsia"/>
          <w:b/>
          <w:bCs/>
          <w:sz w:val="44"/>
          <w:szCs w:val="44"/>
        </w:rPr>
        <w:t>评估承诺书</w:t>
      </w:r>
    </w:p>
    <w:p w:rsidR="002657B0" w:rsidRDefault="002657B0">
      <w:pPr>
        <w:jc w:val="center"/>
        <w:rPr>
          <w:b/>
          <w:bCs/>
          <w:sz w:val="44"/>
          <w:szCs w:val="44"/>
        </w:rPr>
      </w:pPr>
    </w:p>
    <w:p w:rsidR="002657B0" w:rsidRDefault="002657B0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常州市武进区评估委员会：</w:t>
      </w:r>
    </w:p>
    <w:p w:rsidR="002657B0" w:rsidRDefault="002657B0">
      <w:pPr>
        <w:ind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我单位根据《江苏省社会组织评估管理办法》要求，参加此次社会组织等级评估，申报</w:t>
      </w:r>
      <w:r>
        <w:rPr>
          <w:rFonts w:ascii="仿宋" w:eastAsia="仿宋" w:hAnsi="仿宋" w:cs="仿宋"/>
          <w:sz w:val="28"/>
          <w:szCs w:val="28"/>
        </w:rPr>
        <w:t>A</w:t>
      </w:r>
      <w:r>
        <w:rPr>
          <w:rFonts w:ascii="仿宋" w:eastAsia="仿宋" w:hAnsi="仿宋" w:cs="仿宋" w:hint="eastAsia"/>
          <w:sz w:val="28"/>
          <w:szCs w:val="28"/>
        </w:rPr>
        <w:t>。现郑重承诺如下：</w:t>
      </w:r>
    </w:p>
    <w:p w:rsidR="002657B0" w:rsidRDefault="002657B0">
      <w:pPr>
        <w:numPr>
          <w:ilvl w:val="0"/>
          <w:numId w:val="1"/>
        </w:numPr>
        <w:ind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严格遵守社会组织评估各项要求、规则和纪律；</w:t>
      </w:r>
    </w:p>
    <w:p w:rsidR="002657B0" w:rsidRDefault="002657B0">
      <w:pPr>
        <w:numPr>
          <w:ilvl w:val="0"/>
          <w:numId w:val="1"/>
        </w:numPr>
        <w:ind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按期完成本单位的自评，并积极配合评估小组的实地考察工作；</w:t>
      </w:r>
    </w:p>
    <w:p w:rsidR="002657B0" w:rsidRDefault="002657B0">
      <w:pPr>
        <w:numPr>
          <w:ilvl w:val="0"/>
          <w:numId w:val="1"/>
        </w:numPr>
        <w:ind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填报的本单位基本情况、评价调查表、社会组织自评表及所提供的材料全面、真实、准确无误。</w:t>
      </w:r>
    </w:p>
    <w:p w:rsidR="002657B0" w:rsidRDefault="002657B0">
      <w:pPr>
        <w:ind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特此承诺！</w:t>
      </w:r>
    </w:p>
    <w:p w:rsidR="002657B0" w:rsidRDefault="002657B0">
      <w:pPr>
        <w:ind w:firstLine="560"/>
        <w:jc w:val="left"/>
        <w:rPr>
          <w:rFonts w:ascii="仿宋" w:eastAsia="仿宋" w:hAnsi="仿宋" w:cs="仿宋"/>
          <w:sz w:val="28"/>
          <w:szCs w:val="28"/>
        </w:rPr>
      </w:pPr>
    </w:p>
    <w:p w:rsidR="002657B0" w:rsidRDefault="002657B0">
      <w:pPr>
        <w:ind w:firstLine="560"/>
        <w:jc w:val="left"/>
        <w:rPr>
          <w:rFonts w:ascii="仿宋" w:eastAsia="仿宋" w:hAnsi="仿宋" w:cs="仿宋"/>
          <w:sz w:val="28"/>
          <w:szCs w:val="28"/>
        </w:rPr>
      </w:pPr>
    </w:p>
    <w:p w:rsidR="002657B0" w:rsidRDefault="002657B0">
      <w:pPr>
        <w:ind w:firstLine="560"/>
        <w:jc w:val="left"/>
        <w:rPr>
          <w:rFonts w:ascii="仿宋" w:eastAsia="仿宋" w:hAnsi="仿宋" w:cs="仿宋"/>
          <w:sz w:val="28"/>
          <w:szCs w:val="28"/>
        </w:rPr>
      </w:pPr>
    </w:p>
    <w:p w:rsidR="002657B0" w:rsidRDefault="002657B0">
      <w:pPr>
        <w:ind w:firstLine="560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承诺人（签字并盖单位公章）：</w:t>
      </w:r>
    </w:p>
    <w:p w:rsidR="002657B0" w:rsidRDefault="002657B0">
      <w:pPr>
        <w:jc w:val="right"/>
        <w:rPr>
          <w:b/>
          <w:bCs/>
          <w:sz w:val="44"/>
          <w:szCs w:val="44"/>
        </w:rPr>
      </w:pP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日</w:t>
      </w:r>
      <w:r>
        <w:rPr>
          <w:rFonts w:ascii="仿宋" w:eastAsia="仿宋" w:hAnsi="仿宋" w:cs="仿宋"/>
          <w:sz w:val="28"/>
          <w:szCs w:val="28"/>
        </w:rPr>
        <w:t xml:space="preserve">                               </w:t>
      </w:r>
    </w:p>
    <w:sectPr w:rsidR="002657B0" w:rsidSect="00C61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7B0" w:rsidRDefault="002657B0">
      <w:r>
        <w:separator/>
      </w:r>
    </w:p>
  </w:endnote>
  <w:endnote w:type="continuationSeparator" w:id="1">
    <w:p w:rsidR="002657B0" w:rsidRDefault="00265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7B0" w:rsidRDefault="002657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7B0" w:rsidRDefault="002657B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7B0" w:rsidRDefault="002657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7B0" w:rsidRDefault="002657B0">
      <w:r>
        <w:separator/>
      </w:r>
    </w:p>
  </w:footnote>
  <w:footnote w:type="continuationSeparator" w:id="1">
    <w:p w:rsidR="002657B0" w:rsidRDefault="00265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7B0" w:rsidRDefault="002657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7B0" w:rsidRDefault="002657B0" w:rsidP="00E8684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7B0" w:rsidRDefault="002657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49C8F"/>
    <w:multiLevelType w:val="singleLevel"/>
    <w:tmpl w:val="67A49C8F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77C"/>
    <w:rsid w:val="0008799F"/>
    <w:rsid w:val="002657B0"/>
    <w:rsid w:val="006E1415"/>
    <w:rsid w:val="00C6177C"/>
    <w:rsid w:val="00E8684F"/>
    <w:rsid w:val="04023EDE"/>
    <w:rsid w:val="06837BC1"/>
    <w:rsid w:val="0AE928F2"/>
    <w:rsid w:val="1FA52E5C"/>
    <w:rsid w:val="28C778E3"/>
    <w:rsid w:val="4AC32E26"/>
    <w:rsid w:val="4CE31CE0"/>
    <w:rsid w:val="5416469E"/>
    <w:rsid w:val="5E04692B"/>
    <w:rsid w:val="5F5535A0"/>
    <w:rsid w:val="69754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77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868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B405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868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B40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37</Words>
  <Characters>214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87240</dc:creator>
  <cp:keywords/>
  <dc:description/>
  <cp:lastModifiedBy>Administrator</cp:lastModifiedBy>
  <cp:revision>2</cp:revision>
  <dcterms:created xsi:type="dcterms:W3CDTF">2019-11-22T07:55:00Z</dcterms:created>
  <dcterms:modified xsi:type="dcterms:W3CDTF">2020-09-27T01:52:00Z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